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EA74" w14:textId="77777777" w:rsidR="00863E76" w:rsidRDefault="00863E76" w:rsidP="00863E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WILLIAMSON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fl.1489-90)</w:t>
      </w:r>
    </w:p>
    <w:p w14:paraId="15103F42" w14:textId="77777777" w:rsidR="00863E76" w:rsidRDefault="00863E76" w:rsidP="00863E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2B5775A9" w14:textId="77777777" w:rsidR="00863E76" w:rsidRDefault="00863E76" w:rsidP="00863E76">
      <w:pPr>
        <w:pStyle w:val="NoSpacing"/>
        <w:rPr>
          <w:rFonts w:cs="Times New Roman"/>
          <w:szCs w:val="24"/>
        </w:rPr>
      </w:pPr>
    </w:p>
    <w:p w14:paraId="55498E17" w14:textId="77777777" w:rsidR="00863E76" w:rsidRDefault="00863E76" w:rsidP="00863E76">
      <w:pPr>
        <w:pStyle w:val="NoSpacing"/>
        <w:rPr>
          <w:rFonts w:cs="Times New Roman"/>
          <w:szCs w:val="24"/>
        </w:rPr>
      </w:pPr>
    </w:p>
    <w:p w14:paraId="01DCDCF4" w14:textId="77777777" w:rsidR="00863E76" w:rsidRDefault="00863E76" w:rsidP="00863E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1489-90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M.Gram</w:t>
      </w:r>
      <w:proofErr w:type="spellEnd"/>
      <w:r>
        <w:rPr>
          <w:rFonts w:cs="Times New Roman"/>
          <w:szCs w:val="24"/>
        </w:rPr>
        <w:t xml:space="preserve">.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420)</w:t>
      </w:r>
    </w:p>
    <w:p w14:paraId="111532E4" w14:textId="77777777" w:rsidR="00863E76" w:rsidRDefault="00863E76" w:rsidP="00863E76">
      <w:pPr>
        <w:pStyle w:val="NoSpacing"/>
        <w:rPr>
          <w:rFonts w:cs="Times New Roman"/>
          <w:szCs w:val="24"/>
        </w:rPr>
      </w:pPr>
    </w:p>
    <w:p w14:paraId="754E1BC9" w14:textId="77777777" w:rsidR="00863E76" w:rsidRDefault="00863E76" w:rsidP="00863E76">
      <w:pPr>
        <w:pStyle w:val="NoSpacing"/>
        <w:rPr>
          <w:rFonts w:cs="Times New Roman"/>
          <w:szCs w:val="24"/>
        </w:rPr>
      </w:pPr>
    </w:p>
    <w:p w14:paraId="508CDF63" w14:textId="77777777" w:rsidR="00863E76" w:rsidRDefault="00863E76" w:rsidP="00863E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2023</w:t>
      </w:r>
    </w:p>
    <w:p w14:paraId="7D51E9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055F" w14:textId="77777777" w:rsidR="00863E76" w:rsidRDefault="00863E76" w:rsidP="009139A6">
      <w:r>
        <w:separator/>
      </w:r>
    </w:p>
  </w:endnote>
  <w:endnote w:type="continuationSeparator" w:id="0">
    <w:p w14:paraId="5A39D7E3" w14:textId="77777777" w:rsidR="00863E76" w:rsidRDefault="00863E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C83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3B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595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A8E55" w14:textId="77777777" w:rsidR="00863E76" w:rsidRDefault="00863E76" w:rsidP="009139A6">
      <w:r>
        <w:separator/>
      </w:r>
    </w:p>
  </w:footnote>
  <w:footnote w:type="continuationSeparator" w:id="0">
    <w:p w14:paraId="291D459E" w14:textId="77777777" w:rsidR="00863E76" w:rsidRDefault="00863E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C20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8D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1A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76"/>
    <w:rsid w:val="000666E0"/>
    <w:rsid w:val="002510B7"/>
    <w:rsid w:val="005C130B"/>
    <w:rsid w:val="00826F5C"/>
    <w:rsid w:val="00863E7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9B467"/>
  <w15:chartTrackingRefBased/>
  <w15:docId w15:val="{4B6EEEBF-8307-4212-8B3F-9CE1219B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2023-01-29T16:04:00Z</dcterms:created>
  <dcterms:modified xsi:type="dcterms:W3CDTF">2023-01-29T16:04:00Z</dcterms:modified>
</cp:coreProperties>
</file>